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9F1E95" w14:textId="77777777" w:rsidR="004A010F" w:rsidRDefault="004A010F" w:rsidP="004A010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BACOUN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fl.1480)</w:t>
      </w:r>
    </w:p>
    <w:p w14:paraId="01651552" w14:textId="77777777" w:rsidR="004A010F" w:rsidRDefault="004A010F" w:rsidP="004A010F">
      <w:pPr>
        <w:rPr>
          <w:rFonts w:ascii="Times New Roman" w:hAnsi="Times New Roman" w:cs="Times New Roman"/>
          <w:sz w:val="24"/>
          <w:szCs w:val="24"/>
        </w:rPr>
      </w:pPr>
    </w:p>
    <w:p w14:paraId="1DEFA071" w14:textId="77777777" w:rsidR="004A010F" w:rsidRDefault="004A010F" w:rsidP="004A010F">
      <w:pPr>
        <w:rPr>
          <w:rFonts w:ascii="Times New Roman" w:hAnsi="Times New Roman" w:cs="Times New Roman"/>
          <w:sz w:val="24"/>
          <w:szCs w:val="24"/>
        </w:rPr>
      </w:pPr>
    </w:p>
    <w:p w14:paraId="0CEAC4A1" w14:textId="77777777" w:rsidR="004A010F" w:rsidRDefault="004A010F" w:rsidP="004A010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7 Nov.1480</w:t>
      </w:r>
      <w:r>
        <w:rPr>
          <w:rFonts w:ascii="Times New Roman" w:hAnsi="Times New Roman" w:cs="Times New Roman"/>
          <w:sz w:val="24"/>
          <w:szCs w:val="24"/>
        </w:rPr>
        <w:tab/>
        <w:t xml:space="preserve">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Godwyn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Beccles, Suffolk(q.v.), was pardoned for not appearing to </w:t>
      </w:r>
    </w:p>
    <w:p w14:paraId="25860E99" w14:textId="77777777" w:rsidR="004A010F" w:rsidRDefault="004A010F" w:rsidP="004A010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answer him touching a debt of 5 marks 6s 8d.   (C.P.R. 1476-85 p.187)</w:t>
      </w:r>
    </w:p>
    <w:p w14:paraId="22EAC4F6" w14:textId="77777777" w:rsidR="004A010F" w:rsidRDefault="004A010F" w:rsidP="004A010F">
      <w:pPr>
        <w:rPr>
          <w:rFonts w:ascii="Times New Roman" w:hAnsi="Times New Roman" w:cs="Times New Roman"/>
          <w:sz w:val="24"/>
          <w:szCs w:val="24"/>
        </w:rPr>
      </w:pPr>
    </w:p>
    <w:p w14:paraId="2392C422" w14:textId="77777777" w:rsidR="004A010F" w:rsidRDefault="004A010F" w:rsidP="004A010F">
      <w:pPr>
        <w:rPr>
          <w:rFonts w:ascii="Times New Roman" w:hAnsi="Times New Roman" w:cs="Times New Roman"/>
          <w:sz w:val="24"/>
          <w:szCs w:val="24"/>
        </w:rPr>
      </w:pPr>
    </w:p>
    <w:p w14:paraId="507B155E" w14:textId="77777777" w:rsidR="004A010F" w:rsidRDefault="004A010F" w:rsidP="004A010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 January 2022</w:t>
      </w:r>
    </w:p>
    <w:p w14:paraId="749D547C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E49E79" w14:textId="77777777" w:rsidR="004A010F" w:rsidRDefault="004A010F" w:rsidP="009139A6">
      <w:r>
        <w:separator/>
      </w:r>
    </w:p>
  </w:endnote>
  <w:endnote w:type="continuationSeparator" w:id="0">
    <w:p w14:paraId="06E0F9D1" w14:textId="77777777" w:rsidR="004A010F" w:rsidRDefault="004A010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91944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063A8A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FDE98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BF216B" w14:textId="77777777" w:rsidR="004A010F" w:rsidRDefault="004A010F" w:rsidP="009139A6">
      <w:r>
        <w:separator/>
      </w:r>
    </w:p>
  </w:footnote>
  <w:footnote w:type="continuationSeparator" w:id="0">
    <w:p w14:paraId="6FF9624A" w14:textId="77777777" w:rsidR="004A010F" w:rsidRDefault="004A010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645B2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9ECF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0C719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010F"/>
    <w:rsid w:val="000666E0"/>
    <w:rsid w:val="002510B7"/>
    <w:rsid w:val="004A010F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66444C"/>
  <w15:chartTrackingRefBased/>
  <w15:docId w15:val="{8EF8F11A-191C-4B47-A85C-2A57730B6C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010F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30</Words>
  <Characters>176</Characters>
  <Application>Microsoft Office Word</Application>
  <DocSecurity>0</DocSecurity>
  <Lines>1</Lines>
  <Paragraphs>1</Paragraphs>
  <ScaleCrop>false</ScaleCrop>
  <Company/>
  <LinksUpToDate>false</LinksUpToDate>
  <CharactersWithSpaces>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2022-01-30T14:06:00Z</dcterms:created>
  <dcterms:modified xsi:type="dcterms:W3CDTF">2022-01-30T14:06:00Z</dcterms:modified>
</cp:coreProperties>
</file>